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44422" w14:textId="1143360D" w:rsidR="00BA00AB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RAGETT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d.1482-3)</w:t>
      </w:r>
    </w:p>
    <w:p w14:paraId="24FE8D26" w14:textId="090145B0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Skawker</w:t>
      </w:r>
      <w:proofErr w:type="spellEnd"/>
      <w:r>
        <w:rPr>
          <w:rFonts w:ascii="Times New Roman" w:hAnsi="Times New Roman" w:cs="Times New Roman"/>
          <w:sz w:val="24"/>
          <w:szCs w:val="24"/>
        </w:rPr>
        <w:t>. Widow.</w:t>
      </w:r>
    </w:p>
    <w:p w14:paraId="10DB2CE2" w14:textId="43559991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123BF" w14:textId="4EF52895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2BFEF" w14:textId="77B6F1A8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Aug.1482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p.134)</w:t>
      </w:r>
    </w:p>
    <w:p w14:paraId="40619FA2" w14:textId="0600E385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Feb.1483</w:t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6B252753" w14:textId="0B629C55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4220C" w14:textId="5C6B16E6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5A6F04" w14:textId="7CE6897D" w:rsid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p w14:paraId="333575AD" w14:textId="77777777" w:rsidR="00212879" w:rsidRPr="00212879" w:rsidRDefault="002128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212879" w:rsidRPr="00212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39BD" w14:textId="77777777" w:rsidR="00212879" w:rsidRDefault="00212879" w:rsidP="009139A6">
      <w:r>
        <w:separator/>
      </w:r>
    </w:p>
  </w:endnote>
  <w:endnote w:type="continuationSeparator" w:id="0">
    <w:p w14:paraId="263491AA" w14:textId="77777777" w:rsidR="00212879" w:rsidRDefault="002128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2A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D6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CF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6CC7B" w14:textId="77777777" w:rsidR="00212879" w:rsidRDefault="00212879" w:rsidP="009139A6">
      <w:r>
        <w:separator/>
      </w:r>
    </w:p>
  </w:footnote>
  <w:footnote w:type="continuationSeparator" w:id="0">
    <w:p w14:paraId="6BA15437" w14:textId="77777777" w:rsidR="00212879" w:rsidRDefault="002128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85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FB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2B2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79"/>
    <w:rsid w:val="000666E0"/>
    <w:rsid w:val="0021287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700B6"/>
  <w15:chartTrackingRefBased/>
  <w15:docId w15:val="{87864D55-73F4-43EA-B8DD-AEF45FC7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2021-06-19T13:03:00Z</dcterms:created>
  <dcterms:modified xsi:type="dcterms:W3CDTF">2021-06-19T13:06:00Z</dcterms:modified>
</cp:coreProperties>
</file>